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Richard MELLAR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(fl.1491-2)</w:t>
      </w: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Dover.</w:t>
      </w: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 xml:space="preserve">         1491-2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p.332)</w:t>
      </w: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2C4F" w:rsidRPr="002938B6" w:rsidRDefault="004A2C4F" w:rsidP="004A2C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C4F" w:rsidRDefault="004A2C4F" w:rsidP="00564E3C">
      <w:pPr>
        <w:spacing w:after="0" w:line="240" w:lineRule="auto"/>
      </w:pPr>
      <w:r>
        <w:separator/>
      </w:r>
    </w:p>
  </w:endnote>
  <w:endnote w:type="continuationSeparator" w:id="0">
    <w:p w:rsidR="004A2C4F" w:rsidRDefault="004A2C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2C4F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C4F" w:rsidRDefault="004A2C4F" w:rsidP="00564E3C">
      <w:pPr>
        <w:spacing w:after="0" w:line="240" w:lineRule="auto"/>
      </w:pPr>
      <w:r>
        <w:separator/>
      </w:r>
    </w:p>
  </w:footnote>
  <w:footnote w:type="continuationSeparator" w:id="0">
    <w:p w:rsidR="004A2C4F" w:rsidRDefault="004A2C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4F"/>
    <w:rsid w:val="00372DC6"/>
    <w:rsid w:val="004A2C4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B2C128-3981-46D7-98C1-644A4B75B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2016-01-30T17:16:00Z</dcterms:created>
  <dcterms:modified xsi:type="dcterms:W3CDTF">2016-01-30T17:16:00Z</dcterms:modified>
</cp:coreProperties>
</file>